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346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7796"/>
      </w:tblGrid>
      <w:tr w:rsidR="002A2D21" w:rsidRPr="00600A14" w:rsidTr="00600A14">
        <w:trPr>
          <w:trHeight w:val="1974"/>
        </w:trPr>
        <w:tc>
          <w:tcPr>
            <w:tcW w:w="2802" w:type="dxa"/>
            <w:vMerge w:val="restart"/>
          </w:tcPr>
          <w:p w:rsidR="002A2D21" w:rsidRPr="00600A14" w:rsidRDefault="002A2D21" w:rsidP="00600A14">
            <w:pPr>
              <w:spacing w:after="0" w:line="240" w:lineRule="auto"/>
            </w:pPr>
            <w:r w:rsidRPr="00600A14">
              <w:rPr>
                <w:noProof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2" o:spid="_x0000_i1025" type="#_x0000_t75" style="width:130.5pt;height:130.5pt;visibility:visible">
                  <v:imagedata r:id="rId5" o:title=""/>
                </v:shape>
              </w:pict>
            </w:r>
          </w:p>
        </w:tc>
        <w:tc>
          <w:tcPr>
            <w:tcW w:w="7796" w:type="dxa"/>
          </w:tcPr>
          <w:p w:rsidR="002A2D21" w:rsidRPr="00600A14" w:rsidRDefault="002A2D21" w:rsidP="00600A14">
            <w:pPr>
              <w:spacing w:after="0" w:line="240" w:lineRule="auto"/>
              <w:jc w:val="center"/>
            </w:pPr>
            <w:r w:rsidRPr="00600A14">
              <w:rPr>
                <w:rFonts w:ascii="Times New Roman" w:hAnsi="Times New Roman"/>
                <w:sz w:val="144"/>
                <w:szCs w:val="144"/>
              </w:rPr>
              <w:t>«ЛИГА»</w:t>
            </w:r>
          </w:p>
        </w:tc>
      </w:tr>
      <w:tr w:rsidR="002A2D21" w:rsidRPr="00600A14" w:rsidTr="00600A14">
        <w:trPr>
          <w:trHeight w:val="555"/>
        </w:trPr>
        <w:tc>
          <w:tcPr>
            <w:tcW w:w="2802" w:type="dxa"/>
            <w:vMerge/>
          </w:tcPr>
          <w:p w:rsidR="002A2D21" w:rsidRPr="00600A14" w:rsidRDefault="002A2D21" w:rsidP="00600A14">
            <w:pPr>
              <w:spacing w:after="0" w:line="240" w:lineRule="auto"/>
            </w:pPr>
          </w:p>
        </w:tc>
        <w:tc>
          <w:tcPr>
            <w:tcW w:w="7796" w:type="dxa"/>
          </w:tcPr>
          <w:p w:rsidR="002A2D21" w:rsidRPr="00600A14" w:rsidRDefault="002A2D21" w:rsidP="00600A14">
            <w:pPr>
              <w:spacing w:after="0" w:line="240" w:lineRule="auto"/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600A14">
              <w:rPr>
                <w:rFonts w:ascii="Arial" w:hAnsi="Arial" w:cs="Arial"/>
                <w:sz w:val="40"/>
                <w:szCs w:val="40"/>
              </w:rPr>
              <w:t>С Е Н Т Я Б Р Ь – 2 0 1 4</w:t>
            </w:r>
          </w:p>
        </w:tc>
      </w:tr>
    </w:tbl>
    <w:p w:rsidR="002A2D21" w:rsidRPr="00B10669" w:rsidRDefault="002A2D21" w:rsidP="00B10669">
      <w:pPr>
        <w:spacing w:after="0" w:line="240" w:lineRule="auto"/>
        <w:rPr>
          <w:rFonts w:ascii="Times New Roman" w:hAnsi="Times New Roman"/>
        </w:rPr>
      </w:pPr>
    </w:p>
    <w:p w:rsidR="002A2D21" w:rsidRPr="00B10669" w:rsidRDefault="002A2D21" w:rsidP="00B957AE">
      <w:pPr>
        <w:autoSpaceDE w:val="0"/>
        <w:autoSpaceDN w:val="0"/>
        <w:adjustRightInd w:val="0"/>
        <w:spacing w:after="0" w:line="240" w:lineRule="auto"/>
        <w:ind w:left="-1154"/>
        <w:jc w:val="both"/>
        <w:rPr>
          <w:rFonts w:ascii="Times New Roman" w:eastAsia="SimSun" w:hAnsi="Times New Roman"/>
          <w:color w:val="000000"/>
          <w:lang w:eastAsia="zh-CN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-61.6pt;margin-top:31pt;width:219.9pt;height:63.35pt;z-index:-251658240;visibility:visible" wrapcoords="0 0 21600 0 21600 21600 0 21600 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" filled="f" stroked="f">
            <v:fill o:detectmouseclick="t"/>
            <v:textbox>
              <w:txbxContent>
                <w:p w:rsidR="002A2D21" w:rsidRPr="00B10669" w:rsidRDefault="002A2D21" w:rsidP="00B1066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SimSun" w:hAnsi="Times New Roman"/>
                      <w:b/>
                      <w:bCs/>
                      <w:color w:val="000000"/>
                      <w:sz w:val="28"/>
                      <w:szCs w:val="28"/>
                      <w:lang w:eastAsia="zh-CN"/>
                    </w:rPr>
                  </w:pPr>
                  <w:r w:rsidRPr="00B10669">
                    <w:rPr>
                      <w:rFonts w:ascii="Times New Roman" w:eastAsia="SimSun" w:hAnsi="Times New Roman"/>
                      <w:b/>
                      <w:bCs/>
                      <w:color w:val="000000"/>
                      <w:sz w:val="28"/>
                      <w:szCs w:val="28"/>
                      <w:lang w:eastAsia="zh-CN"/>
                    </w:rPr>
                    <w:t>Что делать если в отношения с девушкой пытается разрушить ее подруга. Что делать?</w:t>
                  </w:r>
                </w:p>
              </w:txbxContent>
            </v:textbox>
            <w10:wrap type="tight"/>
          </v:shape>
        </w:pict>
      </w:r>
      <w:r w:rsidRPr="00B10669">
        <w:rPr>
          <w:rFonts w:ascii="Times New Roman" w:eastAsia="SimSun" w:hAnsi="Times New Roman"/>
          <w:color w:val="000000"/>
          <w:lang w:eastAsia="zh-CN"/>
        </w:rPr>
        <w:t xml:space="preserve">Не стесняйтесь почаще говорить девушке о своих нежных чувствах по отношению к ней, о том, как она много для вас значит, как вам хорошо с ней. Это окажет нужный эффект на вашу возлюбленную, так как фраза о том, что женщина любит ушами, вполне справедлива. </w:t>
      </w:r>
    </w:p>
    <w:p w:rsidR="002A2D21" w:rsidRPr="00B10669" w:rsidRDefault="002A2D21" w:rsidP="00B1066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794"/>
        <w:jc w:val="both"/>
        <w:rPr>
          <w:rFonts w:ascii="Times New Roman" w:eastAsia="SimSun" w:hAnsi="Times New Roman"/>
          <w:color w:val="000000"/>
          <w:lang w:eastAsia="zh-CN"/>
        </w:rPr>
      </w:pPr>
      <w:r w:rsidRPr="00B10669">
        <w:rPr>
          <w:rFonts w:ascii="Times New Roman" w:eastAsia="SimSun" w:hAnsi="Times New Roman"/>
          <w:color w:val="000000"/>
          <w:lang w:eastAsia="zh-CN"/>
        </w:rPr>
        <w:t xml:space="preserve">Девушка, следуя закону природы, ищет для себя надежного и верного партнера, на которого можно рассчитывать в трудную минуту, хорошего мужа и отца для своих будущих детей. Дайте ей уверенность в том, что вы являетесь именно таким человеком. Постарайтесь достичь определенной материальной стабильности, получите хорошее образование и достойную работу. Продемонстрируйте ей ваше умение ладить с детьми. </w:t>
      </w:r>
    </w:p>
    <w:p w:rsidR="002A2D21" w:rsidRPr="00B10669" w:rsidRDefault="002A2D21" w:rsidP="00B1066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794"/>
        <w:jc w:val="both"/>
        <w:rPr>
          <w:rFonts w:ascii="Times New Roman" w:eastAsia="SimSun" w:hAnsi="Times New Roman"/>
          <w:color w:val="000000"/>
          <w:lang w:eastAsia="zh-CN"/>
        </w:rPr>
      </w:pPr>
      <w:r w:rsidRPr="00B10669">
        <w:rPr>
          <w:rFonts w:ascii="Times New Roman" w:eastAsia="SimSun" w:hAnsi="Times New Roman"/>
          <w:color w:val="000000"/>
          <w:lang w:eastAsia="zh-CN"/>
        </w:rPr>
        <w:t xml:space="preserve">Умейте правильно расставлять приоритеты. Если вас зовут друзья отправиться на футбольный матч или рыбалку, а вы ранее запланировали поход со своей любимой девушкой в кино, не стоит ее обманывать и говорить о внезапных непредвиденных обстоятельствах, таких как, например, заболевшая мама или внезапный приезд любимых родственников. Лучше скажите ей правду и попробуйте договориться или собрать волю в кулак и отказаться от встречи с приятелями. </w:t>
      </w:r>
    </w:p>
    <w:p w:rsidR="002A2D21" w:rsidRPr="00B10669" w:rsidRDefault="002A2D21" w:rsidP="00B1066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794"/>
        <w:jc w:val="both"/>
        <w:rPr>
          <w:rFonts w:ascii="Times New Roman" w:eastAsia="SimSun" w:hAnsi="Times New Roman"/>
          <w:color w:val="000000"/>
          <w:lang w:eastAsia="zh-CN"/>
        </w:rPr>
      </w:pPr>
      <w:r w:rsidRPr="00B10669">
        <w:rPr>
          <w:rFonts w:ascii="Times New Roman" w:eastAsia="SimSun" w:hAnsi="Times New Roman"/>
          <w:color w:val="000000"/>
          <w:lang w:eastAsia="zh-CN"/>
        </w:rPr>
        <w:t xml:space="preserve">Обсудите заранее, какие моменты в поведении вы не приемлете (излишняя раскованность или вызывающий и откровенный внешний вид) и соответственно выслушайте ее, чтобы в дальнейшем не возникало ссор между вами из-за недопонимания. </w:t>
      </w:r>
    </w:p>
    <w:p w:rsidR="002A2D21" w:rsidRPr="00B10669" w:rsidRDefault="002A2D21" w:rsidP="00B1066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794"/>
        <w:jc w:val="both"/>
        <w:rPr>
          <w:rFonts w:ascii="Times New Roman" w:eastAsia="SimSun" w:hAnsi="Times New Roman"/>
          <w:color w:val="000000"/>
          <w:lang w:eastAsia="zh-CN"/>
        </w:rPr>
      </w:pPr>
      <w:r w:rsidRPr="00B10669">
        <w:rPr>
          <w:rFonts w:ascii="Times New Roman" w:eastAsia="SimSun" w:hAnsi="Times New Roman"/>
          <w:color w:val="000000"/>
          <w:lang w:eastAsia="zh-CN"/>
        </w:rPr>
        <w:t xml:space="preserve">Научитесь обсуждать сообща все сложные ситуации, возникающие в ваших отношениях. Постарайтесь понимать позицию друг друга и договариваться без взаимных оскорблений и упреков. </w:t>
      </w:r>
    </w:p>
    <w:p w:rsidR="002A2D21" w:rsidRPr="00B10669" w:rsidRDefault="002A2D21" w:rsidP="00B1066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794"/>
        <w:jc w:val="both"/>
        <w:rPr>
          <w:rFonts w:ascii="Times New Roman" w:eastAsia="SimSun" w:hAnsi="Times New Roman"/>
          <w:color w:val="000000"/>
          <w:lang w:eastAsia="zh-CN"/>
        </w:rPr>
      </w:pPr>
      <w:r w:rsidRPr="00B10669">
        <w:rPr>
          <w:rFonts w:ascii="Times New Roman" w:eastAsia="SimSun" w:hAnsi="Times New Roman"/>
          <w:color w:val="000000"/>
          <w:lang w:eastAsia="zh-CN"/>
        </w:rPr>
        <w:t xml:space="preserve">Не проявляйте излишнюю мнительность и подозрительность. Ревность не будет способствовать укреплению ваших отношений, но зато сможет их разрушить. Навряд ли какой-то девушке будут приятно постоянные выяснения отношений по поводу случайно брошенного ею взгляда на какого-то молодого человека. </w:t>
      </w:r>
    </w:p>
    <w:p w:rsidR="002A2D21" w:rsidRPr="00B10669" w:rsidRDefault="002A2D21" w:rsidP="00B1066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794"/>
        <w:jc w:val="both"/>
        <w:rPr>
          <w:rFonts w:ascii="Times New Roman" w:eastAsia="SimSun" w:hAnsi="Times New Roman"/>
          <w:color w:val="000000"/>
          <w:lang w:eastAsia="zh-CN"/>
        </w:rPr>
      </w:pPr>
      <w:r w:rsidRPr="00B10669">
        <w:rPr>
          <w:rFonts w:ascii="Times New Roman" w:eastAsia="SimSun" w:hAnsi="Times New Roman"/>
          <w:color w:val="000000"/>
          <w:lang w:eastAsia="zh-CN"/>
        </w:rPr>
        <w:t xml:space="preserve">Стройте планы на будущее. Обсуждайте все детали вашего совместного сосуществования: место жительства, распределение обязанностей по дому, наличие детей, их вероисповедание и способ их воспитания и т.д. </w:t>
      </w:r>
    </w:p>
    <w:p w:rsidR="002A2D21" w:rsidRPr="00B10669" w:rsidRDefault="002A2D21" w:rsidP="00B1066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794"/>
        <w:jc w:val="both"/>
        <w:rPr>
          <w:rFonts w:ascii="Times New Roman" w:eastAsia="SimSun" w:hAnsi="Times New Roman"/>
          <w:color w:val="000000"/>
          <w:lang w:eastAsia="zh-CN"/>
        </w:rPr>
      </w:pPr>
      <w:r w:rsidRPr="00B10669">
        <w:rPr>
          <w:rFonts w:ascii="Times New Roman" w:eastAsia="SimSun" w:hAnsi="Times New Roman"/>
          <w:color w:val="000000"/>
          <w:lang w:eastAsia="zh-CN"/>
        </w:rPr>
        <w:t xml:space="preserve">Постарайтесь найти какое-то общее увлечение. Например, вы можете вместе заниматься спортом, ходить в бассейн или бегать по утрам или отправиться на природу с ночевкой в палатке и т.д. </w:t>
      </w:r>
    </w:p>
    <w:p w:rsidR="002A2D21" w:rsidRPr="00B10669" w:rsidRDefault="002A2D21" w:rsidP="00B1066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794"/>
        <w:jc w:val="both"/>
        <w:rPr>
          <w:rFonts w:ascii="Times New Roman" w:eastAsia="SimSun" w:hAnsi="Times New Roman"/>
          <w:color w:val="000000"/>
          <w:lang w:eastAsia="zh-CN"/>
        </w:rPr>
      </w:pPr>
      <w:r>
        <w:rPr>
          <w:noProof/>
          <w:lang w:eastAsia="ru-RU"/>
        </w:rPr>
        <w:pict>
          <v:shape id="Поле 4" o:spid="_x0000_s1027" type="#_x0000_t202" style="position:absolute;left:0;text-align:left;margin-left:287.45pt;margin-top:23.4pt;width:183.1pt;height:2in;z-index:-251657216;visibility:visible" wrapcoords="0 0 21600 0 21600 21600 0 21600 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" filled="f" stroked="f">
            <v:fill o:detectmouseclick="t"/>
            <v:textbox style="mso-fit-shape-to-text:t">
              <w:txbxContent>
                <w:p w:rsidR="002A2D21" w:rsidRPr="00B10669" w:rsidRDefault="002A2D21" w:rsidP="00B10669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B1066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Когда меня вызывают к доске, я начинаю сильно переживать и нервничать. Что делать?</w:t>
                  </w:r>
                </w:p>
              </w:txbxContent>
            </v:textbox>
            <w10:wrap type="tight"/>
          </v:shape>
        </w:pict>
      </w:r>
      <w:r w:rsidRPr="00B10669">
        <w:rPr>
          <w:rFonts w:ascii="Times New Roman" w:eastAsia="SimSun" w:hAnsi="Times New Roman"/>
          <w:color w:val="000000"/>
          <w:lang w:eastAsia="zh-CN"/>
        </w:rPr>
        <w:t>Берегите ваши отношения. Не давайте девушке повода усомниться в вашей верности, чтобы недоверие не стояло между вами и не мешало вам наслаждаться настоящим и чистым чувством.</w:t>
      </w:r>
    </w:p>
    <w:p w:rsidR="002A2D21" w:rsidRDefault="002A2D21" w:rsidP="00B10669">
      <w:pPr>
        <w:pStyle w:val="ListParagraph"/>
        <w:spacing w:after="0" w:line="240" w:lineRule="auto"/>
        <w:ind w:left="-907"/>
        <w:jc w:val="both"/>
        <w:rPr>
          <w:rFonts w:ascii="Times New Roman" w:hAnsi="Times New Roman"/>
          <w:b/>
          <w:bCs/>
        </w:rPr>
      </w:pPr>
    </w:p>
    <w:p w:rsidR="002A2D21" w:rsidRPr="00B10669" w:rsidRDefault="002A2D21" w:rsidP="00B10669">
      <w:pPr>
        <w:pStyle w:val="ListParagraph"/>
        <w:spacing w:after="0" w:line="240" w:lineRule="auto"/>
        <w:ind w:left="-907"/>
        <w:jc w:val="both"/>
        <w:rPr>
          <w:rFonts w:ascii="Times New Roman" w:hAnsi="Times New Roman"/>
        </w:rPr>
      </w:pPr>
      <w:r w:rsidRPr="00B10669">
        <w:rPr>
          <w:rFonts w:ascii="Times New Roman" w:hAnsi="Times New Roman"/>
          <w:b/>
          <w:bCs/>
        </w:rPr>
        <w:t>Во-первых,</w:t>
      </w:r>
      <w:r w:rsidRPr="00B10669">
        <w:rPr>
          <w:rFonts w:ascii="Times New Roman" w:hAnsi="Times New Roman"/>
        </w:rPr>
        <w:t xml:space="preserve"> постарайся выученный урок несколько раз повторить вслух перед зеркалом (пусть это у тебя войдёт в привычку), тогда ты сможешь, как бы со стороны оценить себя: как ты говоришь, жестикулируешь. И, наконец, сам сможешь оценить, достаточно ли хорошо подготовил урок. И ты постепенно привыкнешь к выступлению перед классом, перед публикой и перестанешь смущаться.</w:t>
      </w:r>
    </w:p>
    <w:p w:rsidR="002A2D21" w:rsidRPr="00B10669" w:rsidRDefault="002A2D21" w:rsidP="00B10669">
      <w:pPr>
        <w:pStyle w:val="ListParagraph"/>
        <w:spacing w:after="0" w:line="240" w:lineRule="auto"/>
        <w:ind w:left="-907"/>
        <w:jc w:val="both"/>
        <w:rPr>
          <w:rFonts w:ascii="Times New Roman" w:hAnsi="Times New Roman"/>
        </w:rPr>
      </w:pPr>
      <w:r w:rsidRPr="00B10669">
        <w:rPr>
          <w:rFonts w:ascii="Times New Roman" w:hAnsi="Times New Roman"/>
          <w:b/>
          <w:bCs/>
        </w:rPr>
        <w:t>Во-вторых</w:t>
      </w:r>
      <w:r w:rsidRPr="00B10669">
        <w:rPr>
          <w:rFonts w:ascii="Times New Roman" w:hAnsi="Times New Roman"/>
        </w:rPr>
        <w:t>, за 5–10 минут до сна произнеси несколько раз вслух (можно и мысленно) короткие фразы, например: «Я верю, что завтра на уроке я забуду, что такое волнение. Я верю, что без запинки могу рассказать урок. У меня не будут «гореть» щёки» и т. п. Таким образом, ты программируешь своё сознание на уверенность, которая победит твою застенчивость.</w:t>
      </w:r>
      <w:r w:rsidRPr="00B10669">
        <w:rPr>
          <w:rFonts w:ascii="Times New Roman" w:hAnsi="Times New Roman"/>
        </w:rPr>
        <w:br/>
      </w:r>
      <w:r w:rsidRPr="00B10669">
        <w:rPr>
          <w:rFonts w:ascii="Times New Roman" w:hAnsi="Times New Roman"/>
          <w:b/>
          <w:bCs/>
        </w:rPr>
        <w:t>В-третьих</w:t>
      </w:r>
      <w:r w:rsidRPr="00B10669">
        <w:rPr>
          <w:rFonts w:ascii="Times New Roman" w:hAnsi="Times New Roman"/>
        </w:rPr>
        <w:t>, перед тем, как выйти к доске, постарайся сделать глубокий вдох и медленный выдох. Это успокоит тебя и придаст уверенности.</w:t>
      </w:r>
      <w:r w:rsidRPr="00B10669">
        <w:rPr>
          <w:rFonts w:ascii="Times New Roman" w:hAnsi="Times New Roman"/>
        </w:rPr>
        <w:br/>
      </w:r>
      <w:r w:rsidRPr="00B10669">
        <w:rPr>
          <w:rFonts w:ascii="Times New Roman" w:hAnsi="Times New Roman"/>
          <w:b/>
          <w:bCs/>
        </w:rPr>
        <w:t>А главное</w:t>
      </w:r>
      <w:r w:rsidRPr="00B10669">
        <w:rPr>
          <w:rFonts w:ascii="Times New Roman" w:hAnsi="Times New Roman"/>
        </w:rPr>
        <w:t>, не бойся поднимать руку и проситься к доске. Каждому человеку в своей жизни приходится что-либо преодолевать. Важно, чтобы ты стремился к преодолению своих трудностей, а не смирялся с  ними.</w:t>
      </w:r>
    </w:p>
    <w:p w:rsidR="002A2D21" w:rsidRPr="00B10669" w:rsidRDefault="002A2D21" w:rsidP="00B10669">
      <w:pPr>
        <w:spacing w:after="0" w:line="240" w:lineRule="auto"/>
        <w:ind w:left="-907"/>
        <w:jc w:val="both"/>
        <w:rPr>
          <w:rFonts w:ascii="Times New Roman" w:hAnsi="Times New Roman"/>
        </w:rPr>
      </w:pPr>
      <w:r w:rsidRPr="00B10669">
        <w:rPr>
          <w:rFonts w:ascii="Times New Roman" w:hAnsi="Times New Roman"/>
          <w:b/>
          <w:bCs/>
        </w:rPr>
        <w:t>Запомните:</w:t>
      </w:r>
    </w:p>
    <w:p w:rsidR="002A2D21" w:rsidRDefault="002A2D21" w:rsidP="00237455">
      <w:pPr>
        <w:pStyle w:val="ListParagraph"/>
        <w:spacing w:after="0" w:line="240" w:lineRule="auto"/>
        <w:ind w:left="-907"/>
        <w:jc w:val="both"/>
        <w:rPr>
          <w:rFonts w:ascii="Times New Roman" w:hAnsi="Times New Roman"/>
        </w:rPr>
      </w:pPr>
      <w:r w:rsidRPr="00B10669">
        <w:rPr>
          <w:rFonts w:ascii="Times New Roman" w:hAnsi="Times New Roman"/>
        </w:rPr>
        <w:t xml:space="preserve">сильные личности, делая ошибки, имеют мужество их признать. Но признание ошибки не есть убеждение в собственной несостоятельности. Просто данная попытка не удалась. </w:t>
      </w:r>
    </w:p>
    <w:p w:rsidR="002A2D21" w:rsidRPr="00EA3E0F" w:rsidRDefault="002A2D21" w:rsidP="00EA3E0F">
      <w:pPr>
        <w:pStyle w:val="ListParagraph"/>
        <w:spacing w:after="0" w:line="240" w:lineRule="auto"/>
        <w:ind w:left="-907"/>
        <w:jc w:val="right"/>
        <w:rPr>
          <w:rFonts w:ascii="Times New Roman" w:hAnsi="Times New Roman"/>
          <w:b/>
        </w:rPr>
      </w:pPr>
      <w:r w:rsidRPr="00EA3E0F">
        <w:rPr>
          <w:rFonts w:ascii="Times New Roman" w:hAnsi="Times New Roman"/>
          <w:b/>
        </w:rPr>
        <w:t xml:space="preserve"> Школьный психолог: Коржова М.А.</w:t>
      </w:r>
    </w:p>
    <w:p w:rsidR="002A2D21" w:rsidRPr="00B10669" w:rsidRDefault="002A2D21" w:rsidP="00B10669">
      <w:pPr>
        <w:pStyle w:val="ListParagraph"/>
        <w:spacing w:after="0" w:line="240" w:lineRule="auto"/>
        <w:ind w:left="-907"/>
        <w:jc w:val="both"/>
        <w:rPr>
          <w:rFonts w:ascii="Times New Roman" w:hAnsi="Times New Roman"/>
        </w:rPr>
      </w:pPr>
    </w:p>
    <w:p w:rsidR="002A2D21" w:rsidRPr="00B10669" w:rsidRDefault="002A2D21" w:rsidP="00B10669">
      <w:pPr>
        <w:autoSpaceDE w:val="0"/>
        <w:autoSpaceDN w:val="0"/>
        <w:adjustRightInd w:val="0"/>
        <w:spacing w:after="0" w:line="240" w:lineRule="auto"/>
        <w:ind w:left="-794"/>
        <w:jc w:val="both"/>
        <w:rPr>
          <w:rFonts w:ascii="Times New Roman" w:eastAsia="SimSun" w:hAnsi="Times New Roman"/>
          <w:color w:val="000000"/>
          <w:lang w:eastAsia="zh-CN"/>
        </w:rPr>
      </w:pPr>
    </w:p>
    <w:p w:rsidR="002A2D21" w:rsidRPr="00B10669" w:rsidRDefault="002A2D21" w:rsidP="00B10669">
      <w:pPr>
        <w:autoSpaceDE w:val="0"/>
        <w:autoSpaceDN w:val="0"/>
        <w:adjustRightInd w:val="0"/>
        <w:spacing w:after="0" w:line="240" w:lineRule="auto"/>
        <w:ind w:left="-794"/>
        <w:jc w:val="both"/>
        <w:rPr>
          <w:rFonts w:ascii="Times New Roman" w:eastAsia="SimSun" w:hAnsi="Times New Roman"/>
          <w:color w:val="000000"/>
          <w:lang w:eastAsia="zh-CN"/>
        </w:rPr>
      </w:pPr>
    </w:p>
    <w:p w:rsidR="002A2D21" w:rsidRPr="00B10669" w:rsidRDefault="002A2D21" w:rsidP="00B10669">
      <w:pPr>
        <w:spacing w:after="0" w:line="240" w:lineRule="auto"/>
        <w:ind w:left="-794"/>
        <w:jc w:val="both"/>
        <w:rPr>
          <w:rFonts w:ascii="Times New Roman" w:eastAsia="SimSun" w:hAnsi="Times New Roman"/>
          <w:lang w:eastAsia="zh-CN"/>
        </w:rPr>
      </w:pPr>
    </w:p>
    <w:p w:rsidR="002A2D21" w:rsidRPr="00B10669" w:rsidRDefault="002A2D21" w:rsidP="00B10669">
      <w:pPr>
        <w:spacing w:after="0" w:line="240" w:lineRule="auto"/>
        <w:ind w:left="-794"/>
        <w:rPr>
          <w:rFonts w:ascii="Times New Roman" w:hAnsi="Times New Roman"/>
        </w:rPr>
      </w:pPr>
    </w:p>
    <w:p w:rsidR="002A2D21" w:rsidRPr="00B10669" w:rsidRDefault="002A2D21" w:rsidP="00B10669">
      <w:pPr>
        <w:spacing w:after="0" w:line="240" w:lineRule="auto"/>
        <w:ind w:left="-1191"/>
        <w:rPr>
          <w:rFonts w:ascii="Times New Roman" w:hAnsi="Times New Roman"/>
        </w:rPr>
      </w:pPr>
      <w:bookmarkStart w:id="0" w:name="_GoBack"/>
      <w:bookmarkEnd w:id="0"/>
    </w:p>
    <w:sectPr w:rsidR="002A2D21" w:rsidRPr="00B10669" w:rsidSect="006B44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82F0A"/>
    <w:multiLevelType w:val="hybridMultilevel"/>
    <w:tmpl w:val="0A0E2A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0669"/>
    <w:rsid w:val="00112048"/>
    <w:rsid w:val="001B14A7"/>
    <w:rsid w:val="00237455"/>
    <w:rsid w:val="002A2D21"/>
    <w:rsid w:val="00600A14"/>
    <w:rsid w:val="006B44E8"/>
    <w:rsid w:val="00750C43"/>
    <w:rsid w:val="008C2FD6"/>
    <w:rsid w:val="00B10669"/>
    <w:rsid w:val="00B957AE"/>
    <w:rsid w:val="00EA3E0F"/>
    <w:rsid w:val="00FA4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66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1066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B10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1066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B106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2</Pages>
  <Words>548</Words>
  <Characters>3127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</dc:creator>
  <cp:keywords/>
  <dc:description/>
  <cp:lastModifiedBy>1</cp:lastModifiedBy>
  <cp:revision>6</cp:revision>
  <cp:lastPrinted>2014-10-09T08:09:00Z</cp:lastPrinted>
  <dcterms:created xsi:type="dcterms:W3CDTF">2014-10-01T08:57:00Z</dcterms:created>
  <dcterms:modified xsi:type="dcterms:W3CDTF">2014-10-09T08:09:00Z</dcterms:modified>
</cp:coreProperties>
</file>